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8F3" w:rsidRPr="007348C3" w:rsidRDefault="009E68F3" w:rsidP="00E35542">
      <w:pPr>
        <w:ind w:left="4962"/>
      </w:pPr>
      <w:r>
        <w:t xml:space="preserve"> </w:t>
      </w:r>
      <w:r w:rsidRPr="007348C3">
        <w:t>Приложение № 8</w:t>
      </w:r>
    </w:p>
    <w:p w:rsidR="009E68F3" w:rsidRDefault="009E68F3" w:rsidP="007348C3">
      <w:pPr>
        <w:ind w:left="5040" w:right="-286"/>
        <w:outlineLvl w:val="1"/>
      </w:pPr>
      <w:r>
        <w:t>Об утверждении  примерного Положения</w:t>
      </w:r>
    </w:p>
    <w:p w:rsidR="009E68F3" w:rsidRDefault="009E68F3" w:rsidP="007348C3">
      <w:pPr>
        <w:ind w:left="5040" w:right="-286"/>
        <w:outlineLvl w:val="1"/>
      </w:pPr>
      <w:r>
        <w:t>об оплате труда работников муниципальных</w:t>
      </w:r>
    </w:p>
    <w:p w:rsidR="009E68F3" w:rsidRDefault="009E68F3" w:rsidP="007348C3">
      <w:pPr>
        <w:ind w:left="5040" w:right="-286"/>
        <w:outlineLvl w:val="1"/>
      </w:pPr>
      <w:r>
        <w:t>бюджетных образовательных</w:t>
      </w:r>
    </w:p>
    <w:p w:rsidR="009E68F3" w:rsidRDefault="009E68F3" w:rsidP="007348C3">
      <w:pPr>
        <w:ind w:left="5040" w:right="-286"/>
        <w:outlineLvl w:val="1"/>
      </w:pPr>
      <w:r>
        <w:t>учреждений дополнительного</w:t>
      </w:r>
    </w:p>
    <w:p w:rsidR="009E68F3" w:rsidRDefault="009E68F3" w:rsidP="007348C3">
      <w:pPr>
        <w:ind w:left="5040" w:right="-286"/>
        <w:outlineLvl w:val="1"/>
      </w:pPr>
      <w:r>
        <w:t>образования детей спортивной направленности г. Назарово</w:t>
      </w:r>
    </w:p>
    <w:p w:rsidR="009E68F3" w:rsidRDefault="009E68F3" w:rsidP="006D3A6A">
      <w:pPr>
        <w:jc w:val="center"/>
        <w:rPr>
          <w:b/>
          <w:bCs/>
          <w:sz w:val="28"/>
          <w:szCs w:val="28"/>
        </w:rPr>
      </w:pPr>
    </w:p>
    <w:p w:rsidR="009E68F3" w:rsidRDefault="009E68F3" w:rsidP="006D3A6A">
      <w:pPr>
        <w:jc w:val="center"/>
        <w:rPr>
          <w:b/>
          <w:bCs/>
          <w:sz w:val="28"/>
          <w:szCs w:val="28"/>
        </w:rPr>
      </w:pPr>
    </w:p>
    <w:p w:rsidR="009E68F3" w:rsidRDefault="009E68F3" w:rsidP="006D3A6A">
      <w:pPr>
        <w:jc w:val="center"/>
        <w:rPr>
          <w:b/>
          <w:bCs/>
          <w:sz w:val="28"/>
          <w:szCs w:val="28"/>
        </w:rPr>
      </w:pPr>
    </w:p>
    <w:p w:rsidR="009E68F3" w:rsidRDefault="009E68F3" w:rsidP="006D3A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Размеры</w:t>
      </w:r>
    </w:p>
    <w:p w:rsidR="009E68F3" w:rsidRPr="00E012AA" w:rsidRDefault="009E68F3" w:rsidP="006D3A6A">
      <w:pPr>
        <w:jc w:val="center"/>
        <w:rPr>
          <w:b/>
          <w:bCs/>
          <w:sz w:val="28"/>
          <w:szCs w:val="28"/>
          <w:lang w:val="en-US"/>
        </w:rPr>
      </w:pPr>
      <w:r w:rsidRPr="00E35542">
        <w:rPr>
          <w:b/>
          <w:bCs/>
          <w:sz w:val="28"/>
          <w:szCs w:val="28"/>
        </w:rPr>
        <w:t xml:space="preserve">окладов </w:t>
      </w:r>
      <w:r>
        <w:rPr>
          <w:b/>
          <w:bCs/>
          <w:sz w:val="28"/>
          <w:szCs w:val="28"/>
        </w:rPr>
        <w:t>заместителей руководителя</w:t>
      </w:r>
    </w:p>
    <w:p w:rsidR="009E68F3" w:rsidRDefault="009E68F3" w:rsidP="00E35542">
      <w:pPr>
        <w:rPr>
          <w:b/>
          <w:bCs/>
          <w:sz w:val="28"/>
          <w:szCs w:val="28"/>
        </w:rPr>
      </w:pPr>
    </w:p>
    <w:tbl>
      <w:tblPr>
        <w:tblW w:w="947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46"/>
        <w:gridCol w:w="3032"/>
      </w:tblGrid>
      <w:tr w:rsidR="009E68F3" w:rsidRPr="00B80A29">
        <w:trPr>
          <w:trHeight w:val="808"/>
        </w:trPr>
        <w:tc>
          <w:tcPr>
            <w:tcW w:w="6446" w:type="dxa"/>
          </w:tcPr>
          <w:p w:rsidR="009E68F3" w:rsidRPr="000A3744" w:rsidRDefault="009E68F3" w:rsidP="000A3744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ru-RU"/>
              </w:rPr>
            </w:pPr>
            <w:r w:rsidRPr="000A3744">
              <w:rPr>
                <w:color w:val="000000"/>
                <w:lang w:eastAsia="ru-RU"/>
              </w:rPr>
              <w:t>Должность</w:t>
            </w:r>
          </w:p>
        </w:tc>
        <w:tc>
          <w:tcPr>
            <w:tcW w:w="3032" w:type="dxa"/>
          </w:tcPr>
          <w:p w:rsidR="009E68F3" w:rsidRPr="000A3744" w:rsidRDefault="009E68F3" w:rsidP="000A3744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ru-RU"/>
              </w:rPr>
            </w:pPr>
            <w:r w:rsidRPr="000A3744">
              <w:rPr>
                <w:color w:val="000000"/>
                <w:lang w:eastAsia="ru-RU"/>
              </w:rPr>
              <w:t xml:space="preserve">Размер должностного оклада к </w:t>
            </w:r>
            <w:bookmarkStart w:id="0" w:name="_GoBack"/>
            <w:bookmarkEnd w:id="0"/>
            <w:r w:rsidRPr="000A3744">
              <w:rPr>
                <w:color w:val="000000"/>
                <w:lang w:eastAsia="ru-RU"/>
              </w:rPr>
              <w:t>должностному окладу руководителя учреждения, %</w:t>
            </w:r>
          </w:p>
        </w:tc>
      </w:tr>
      <w:tr w:rsidR="009E68F3" w:rsidRPr="00B80A29">
        <w:trPr>
          <w:trHeight w:val="507"/>
        </w:trPr>
        <w:tc>
          <w:tcPr>
            <w:tcW w:w="6446" w:type="dxa"/>
            <w:vAlign w:val="bottom"/>
          </w:tcPr>
          <w:p w:rsidR="009E68F3" w:rsidRPr="000A3744" w:rsidRDefault="009E68F3" w:rsidP="00E35542">
            <w:pPr>
              <w:widowControl/>
              <w:autoSpaceDE/>
              <w:autoSpaceDN/>
              <w:adjustRightInd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Заместитель директора по учебно-воспитательной работе</w:t>
            </w:r>
          </w:p>
        </w:tc>
        <w:tc>
          <w:tcPr>
            <w:tcW w:w="3032" w:type="dxa"/>
            <w:vAlign w:val="center"/>
          </w:tcPr>
          <w:p w:rsidR="009E68F3" w:rsidRPr="000A3744" w:rsidRDefault="009E68F3" w:rsidP="00E35542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90%</w:t>
            </w:r>
          </w:p>
        </w:tc>
      </w:tr>
      <w:tr w:rsidR="009E68F3" w:rsidRPr="00B80A29">
        <w:trPr>
          <w:trHeight w:val="529"/>
        </w:trPr>
        <w:tc>
          <w:tcPr>
            <w:tcW w:w="6446" w:type="dxa"/>
            <w:vAlign w:val="bottom"/>
          </w:tcPr>
          <w:p w:rsidR="009E68F3" w:rsidRPr="000A3744" w:rsidRDefault="009E68F3" w:rsidP="00E35542">
            <w:pPr>
              <w:widowControl/>
              <w:autoSpaceDE/>
              <w:autoSpaceDN/>
              <w:adjustRightInd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Заместитель директора по административно-хозяйственной  части</w:t>
            </w:r>
          </w:p>
        </w:tc>
        <w:tc>
          <w:tcPr>
            <w:tcW w:w="3032" w:type="dxa"/>
            <w:vAlign w:val="center"/>
          </w:tcPr>
          <w:p w:rsidR="009E68F3" w:rsidRPr="000A3744" w:rsidRDefault="009E68F3" w:rsidP="00E35542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90%</w:t>
            </w:r>
          </w:p>
        </w:tc>
      </w:tr>
      <w:tr w:rsidR="009E68F3" w:rsidRPr="00B80A29">
        <w:trPr>
          <w:trHeight w:val="495"/>
        </w:trPr>
        <w:tc>
          <w:tcPr>
            <w:tcW w:w="6446" w:type="dxa"/>
            <w:vAlign w:val="center"/>
          </w:tcPr>
          <w:p w:rsidR="009E68F3" w:rsidRPr="000A3744" w:rsidRDefault="009E68F3" w:rsidP="00C64914">
            <w:pPr>
              <w:widowControl/>
              <w:autoSpaceDE/>
              <w:autoSpaceDN/>
              <w:adjustRightInd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Заместитель директора по спортивно-массовой работе</w:t>
            </w:r>
          </w:p>
        </w:tc>
        <w:tc>
          <w:tcPr>
            <w:tcW w:w="3032" w:type="dxa"/>
            <w:vAlign w:val="center"/>
          </w:tcPr>
          <w:p w:rsidR="009E68F3" w:rsidRPr="000A3744" w:rsidRDefault="009E68F3" w:rsidP="00E35542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90%</w:t>
            </w:r>
          </w:p>
        </w:tc>
      </w:tr>
    </w:tbl>
    <w:p w:rsidR="009E68F3" w:rsidRPr="00E35542" w:rsidRDefault="009E68F3" w:rsidP="00E35542">
      <w:pPr>
        <w:rPr>
          <w:b/>
          <w:bCs/>
          <w:sz w:val="28"/>
          <w:szCs w:val="28"/>
        </w:rPr>
      </w:pPr>
    </w:p>
    <w:sectPr w:rsidR="009E68F3" w:rsidRPr="00E35542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6046"/>
    <w:rsid w:val="00006247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21D6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1B6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744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5427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69CD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2F7A7E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7BD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52F7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67EA1"/>
    <w:rsid w:val="005701D5"/>
    <w:rsid w:val="00573A4C"/>
    <w:rsid w:val="005740BA"/>
    <w:rsid w:val="00574797"/>
    <w:rsid w:val="00574B2C"/>
    <w:rsid w:val="005754B3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55D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3A6A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64CB"/>
    <w:rsid w:val="00727531"/>
    <w:rsid w:val="007320A2"/>
    <w:rsid w:val="007322ED"/>
    <w:rsid w:val="0073401B"/>
    <w:rsid w:val="00734724"/>
    <w:rsid w:val="007348C3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3089"/>
    <w:rsid w:val="007767C9"/>
    <w:rsid w:val="007805AF"/>
    <w:rsid w:val="00780E5B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5436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8F3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46D8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0A29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1E5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9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1E41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2AA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41E0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4643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34DC"/>
    <w:rsid w:val="00F03E77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48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08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77</Words>
  <Characters>442</Characters>
  <Application>Microsoft Office Outlook</Application>
  <DocSecurity>0</DocSecurity>
  <Lines>0</Lines>
  <Paragraphs>0</Paragraphs>
  <ScaleCrop>false</ScaleCrop>
  <Company>Sportshkola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Admin</cp:lastModifiedBy>
  <cp:revision>12</cp:revision>
  <cp:lastPrinted>2013-06-18T09:24:00Z</cp:lastPrinted>
  <dcterms:created xsi:type="dcterms:W3CDTF">2012-08-15T08:12:00Z</dcterms:created>
  <dcterms:modified xsi:type="dcterms:W3CDTF">2013-06-24T12:37:00Z</dcterms:modified>
</cp:coreProperties>
</file>